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E09A9" w14:textId="438D849C" w:rsidR="00BA00AB" w:rsidRDefault="00A779E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SHIRWOD</w:t>
      </w:r>
      <w:r>
        <w:rPr>
          <w:rFonts w:ascii="Times New Roman" w:hAnsi="Times New Roman" w:cs="Times New Roman"/>
          <w:sz w:val="24"/>
          <w:szCs w:val="24"/>
        </w:rPr>
        <w:t xml:space="preserve">        (d.1475)</w:t>
      </w:r>
    </w:p>
    <w:p w14:paraId="272527B2" w14:textId="389B43D9" w:rsidR="00A779E3" w:rsidRDefault="00A779E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Sherwood.</w:t>
      </w:r>
    </w:p>
    <w:p w14:paraId="3786BC6A" w14:textId="46F70D84" w:rsidR="00A779E3" w:rsidRDefault="00A779E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CE6715" w14:textId="1F555A36" w:rsidR="00A779E3" w:rsidRDefault="00A779E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728B55" w14:textId="77F6D37B" w:rsidR="00A779E3" w:rsidRDefault="00A779E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Apr.1475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p.150)</w:t>
      </w:r>
    </w:p>
    <w:p w14:paraId="531C0194" w14:textId="40D28BB4" w:rsidR="00A779E3" w:rsidRDefault="00A779E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Apr.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684651A1" w14:textId="6CB67423" w:rsidR="00A779E3" w:rsidRDefault="00A779E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925D13" w14:textId="40096D35" w:rsidR="00A779E3" w:rsidRDefault="00A779E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AF52C9" w14:textId="7305EAE8" w:rsidR="00A779E3" w:rsidRPr="00A779E3" w:rsidRDefault="00A779E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July 2022</w:t>
      </w:r>
    </w:p>
    <w:sectPr w:rsidR="00A779E3" w:rsidRPr="00A779E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D5533" w14:textId="77777777" w:rsidR="00A779E3" w:rsidRDefault="00A779E3" w:rsidP="009139A6">
      <w:r>
        <w:separator/>
      </w:r>
    </w:p>
  </w:endnote>
  <w:endnote w:type="continuationSeparator" w:id="0">
    <w:p w14:paraId="423C596C" w14:textId="77777777" w:rsidR="00A779E3" w:rsidRDefault="00A779E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32FB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B1F1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94CD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5863D" w14:textId="77777777" w:rsidR="00A779E3" w:rsidRDefault="00A779E3" w:rsidP="009139A6">
      <w:r>
        <w:separator/>
      </w:r>
    </w:p>
  </w:footnote>
  <w:footnote w:type="continuationSeparator" w:id="0">
    <w:p w14:paraId="66E5FACA" w14:textId="77777777" w:rsidR="00A779E3" w:rsidRDefault="00A779E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0521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CC57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1EFB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9E3"/>
    <w:rsid w:val="000666E0"/>
    <w:rsid w:val="002510B7"/>
    <w:rsid w:val="005C130B"/>
    <w:rsid w:val="00826F5C"/>
    <w:rsid w:val="009139A6"/>
    <w:rsid w:val="009448BB"/>
    <w:rsid w:val="00A3176C"/>
    <w:rsid w:val="00A779E3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0A39BC"/>
  <w15:chartTrackingRefBased/>
  <w15:docId w15:val="{19D68BF1-5FA3-4C13-9FF2-77AF515E1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2022-07-07T16:40:00Z</dcterms:created>
  <dcterms:modified xsi:type="dcterms:W3CDTF">2022-07-07T16:43:00Z</dcterms:modified>
</cp:coreProperties>
</file>